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3070E" w14:textId="77777777" w:rsidR="00FA089E" w:rsidRDefault="00FA089E" w:rsidP="00FA0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Michael ROCHELLE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48F25D1B" w14:textId="77777777" w:rsidR="00FA089E" w:rsidRDefault="00FA089E" w:rsidP="00FA089E">
      <w:pPr>
        <w:pStyle w:val="NoSpacing"/>
        <w:rPr>
          <w:rFonts w:cs="Times New Roman"/>
          <w:szCs w:val="24"/>
        </w:rPr>
      </w:pPr>
    </w:p>
    <w:p w14:paraId="14EAB76B" w14:textId="77777777" w:rsidR="00FA089E" w:rsidRDefault="00FA089E" w:rsidP="00FA089E">
      <w:pPr>
        <w:pStyle w:val="NoSpacing"/>
        <w:rPr>
          <w:rFonts w:cs="Times New Roman"/>
          <w:szCs w:val="24"/>
        </w:rPr>
      </w:pPr>
    </w:p>
    <w:p w14:paraId="0B8B38D9" w14:textId="77777777" w:rsidR="00FA089E" w:rsidRDefault="00FA089E" w:rsidP="00FA0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Jan.1403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7710A06A" w14:textId="77777777" w:rsidR="00FA089E" w:rsidRDefault="00FA089E" w:rsidP="00FA0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3 February </w:t>
      </w:r>
      <w:proofErr w:type="gramStart"/>
      <w:r>
        <w:rPr>
          <w:rFonts w:cs="Times New Roman"/>
          <w:szCs w:val="24"/>
        </w:rPr>
        <w:t>in order to</w:t>
      </w:r>
      <w:proofErr w:type="gramEnd"/>
      <w:r>
        <w:rPr>
          <w:rFonts w:cs="Times New Roman"/>
          <w:szCs w:val="24"/>
        </w:rPr>
        <w:t xml:space="preserve"> answer a complaint by </w:t>
      </w:r>
    </w:p>
    <w:p w14:paraId="53E6FC91" w14:textId="77777777" w:rsidR="00FA089E" w:rsidRDefault="00FA089E" w:rsidP="00FA0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Flemings.   (C.C.R. 1402-5 p.27)</w:t>
      </w:r>
    </w:p>
    <w:p w14:paraId="5F741C78" w14:textId="77777777" w:rsidR="00FA089E" w:rsidRDefault="00FA089E" w:rsidP="00FA089E">
      <w:pPr>
        <w:pStyle w:val="NoSpacing"/>
        <w:rPr>
          <w:rFonts w:cs="Times New Roman"/>
          <w:szCs w:val="24"/>
        </w:rPr>
      </w:pPr>
    </w:p>
    <w:p w14:paraId="0475009D" w14:textId="77777777" w:rsidR="00FA089E" w:rsidRDefault="00FA089E" w:rsidP="00FA089E">
      <w:pPr>
        <w:pStyle w:val="NoSpacing"/>
        <w:rPr>
          <w:rFonts w:cs="Times New Roman"/>
          <w:szCs w:val="24"/>
        </w:rPr>
      </w:pPr>
    </w:p>
    <w:p w14:paraId="17A5326C" w14:textId="77777777" w:rsidR="00FA089E" w:rsidRDefault="00FA089E" w:rsidP="00FA0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43AC19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83676" w14:textId="77777777" w:rsidR="00FA089E" w:rsidRDefault="00FA089E" w:rsidP="009139A6">
      <w:r>
        <w:separator/>
      </w:r>
    </w:p>
  </w:endnote>
  <w:endnote w:type="continuationSeparator" w:id="0">
    <w:p w14:paraId="3EF69908" w14:textId="77777777" w:rsidR="00FA089E" w:rsidRDefault="00FA08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B76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8C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7C8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7F8AF" w14:textId="77777777" w:rsidR="00FA089E" w:rsidRDefault="00FA089E" w:rsidP="009139A6">
      <w:r>
        <w:separator/>
      </w:r>
    </w:p>
  </w:footnote>
  <w:footnote w:type="continuationSeparator" w:id="0">
    <w:p w14:paraId="016E0674" w14:textId="77777777" w:rsidR="00FA089E" w:rsidRDefault="00FA08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A5C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0F7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625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9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A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B0235"/>
  <w15:chartTrackingRefBased/>
  <w15:docId w15:val="{19F426C3-229B-4D10-A9C2-D30E6B51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2024-05-03T19:05:00Z</dcterms:created>
  <dcterms:modified xsi:type="dcterms:W3CDTF">2024-05-03T19:05:00Z</dcterms:modified>
</cp:coreProperties>
</file>